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A965F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A965FB" w:rsidRPr="00A965FB">
              <w:rPr>
                <w:lang w:val="el-GR"/>
              </w:rPr>
              <w:t>ΦΙΑΛΗ ΑΝΤΙΔΡΑΣΤΗΡΙΩΝ  500ml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965FB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965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ΦΙΑΛΗ ΑΝΤΙΔΡΑΣΤΗΡΙΩΝ ΑΠΟ BOROSILICATE GLASS ΜΕ ΒΙΔΩΤΟ ΠΩΜΑ PP (GL45), ΣΥΜΦΩΝΑ ΜΕ ΤΟ ISO 4796-1 (ΑΠΟΣΤΕΙΡΩΣΗ ΣΤΟΥΣ 121°C), 500ml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A965F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A965FB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BD5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C624C1E4</Template>
  <TotalTime>0</TotalTime>
  <Pages>1</Pages>
  <Words>57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2025-11-25T11:58:00Z</dcterms:created>
  <dcterms:modified xsi:type="dcterms:W3CDTF">2025-11-25T11:58:00Z</dcterms:modified>
</cp:coreProperties>
</file>